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20A12" w14:textId="77777777" w:rsidR="00044758" w:rsidRDefault="00044758" w:rsidP="00044758">
      <w:pPr>
        <w:pStyle w:val="NoSpacing"/>
      </w:pPr>
      <w:r>
        <w:rPr>
          <w:u w:val="single"/>
        </w:rPr>
        <w:t>Robert RAYNOLD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14:paraId="68B91E44" w14:textId="77777777" w:rsidR="00044758" w:rsidRDefault="00044758" w:rsidP="00044758">
      <w:pPr>
        <w:pStyle w:val="NoSpacing"/>
      </w:pPr>
      <w:r>
        <w:t xml:space="preserve">of </w:t>
      </w:r>
      <w:proofErr w:type="spellStart"/>
      <w:r>
        <w:t>Ryarsh</w:t>
      </w:r>
      <w:proofErr w:type="spellEnd"/>
      <w:r>
        <w:t>, Kent.</w:t>
      </w:r>
    </w:p>
    <w:p w14:paraId="20CB0CB8" w14:textId="77777777" w:rsidR="00044758" w:rsidRDefault="00044758" w:rsidP="00044758">
      <w:pPr>
        <w:pStyle w:val="NoSpacing"/>
      </w:pPr>
    </w:p>
    <w:p w14:paraId="28B3A58B" w14:textId="77777777" w:rsidR="00044758" w:rsidRDefault="00044758" w:rsidP="00044758">
      <w:pPr>
        <w:pStyle w:val="NoSpacing"/>
      </w:pPr>
    </w:p>
    <w:p w14:paraId="0EE28FE7" w14:textId="77777777" w:rsidR="00044758" w:rsidRDefault="00044758" w:rsidP="00044758">
      <w:pPr>
        <w:pStyle w:val="NoSpacing"/>
      </w:pPr>
      <w:r>
        <w:tab/>
        <w:t>1501</w:t>
      </w:r>
      <w:r>
        <w:tab/>
        <w:t xml:space="preserve">He made his Will, in which he left bequests of money to </w:t>
      </w:r>
      <w:proofErr w:type="spellStart"/>
      <w:r>
        <w:t>Ryarsh</w:t>
      </w:r>
      <w:proofErr w:type="spellEnd"/>
      <w:r>
        <w:t xml:space="preserve"> church.</w:t>
      </w:r>
    </w:p>
    <w:p w14:paraId="24B7528F" w14:textId="77777777" w:rsidR="00044758" w:rsidRDefault="00044758" w:rsidP="00044758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p.65)</w:t>
      </w:r>
    </w:p>
    <w:p w14:paraId="27E6EFEC" w14:textId="77777777" w:rsidR="00044758" w:rsidRDefault="00044758" w:rsidP="00044758">
      <w:pPr>
        <w:pStyle w:val="NoSpacing"/>
      </w:pPr>
    </w:p>
    <w:p w14:paraId="618EFE82" w14:textId="77777777" w:rsidR="00044758" w:rsidRDefault="00044758" w:rsidP="00044758">
      <w:pPr>
        <w:pStyle w:val="NoSpacing"/>
      </w:pPr>
    </w:p>
    <w:p w14:paraId="45C6AFE5" w14:textId="77777777" w:rsidR="00044758" w:rsidRDefault="00044758" w:rsidP="00044758">
      <w:pPr>
        <w:pStyle w:val="NoSpacing"/>
      </w:pPr>
      <w:r>
        <w:t>1 April 2019</w:t>
      </w:r>
    </w:p>
    <w:p w14:paraId="2DE81447" w14:textId="77777777" w:rsidR="006B2F86" w:rsidRPr="00E71FC3" w:rsidRDefault="000447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9BD19" w14:textId="77777777" w:rsidR="00044758" w:rsidRDefault="00044758" w:rsidP="00E71FC3">
      <w:pPr>
        <w:spacing w:after="0" w:line="240" w:lineRule="auto"/>
      </w:pPr>
      <w:r>
        <w:separator/>
      </w:r>
    </w:p>
  </w:endnote>
  <w:endnote w:type="continuationSeparator" w:id="0">
    <w:p w14:paraId="4C4ED397" w14:textId="77777777" w:rsidR="00044758" w:rsidRDefault="000447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F7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EA3D0" w14:textId="77777777" w:rsidR="00044758" w:rsidRDefault="00044758" w:rsidP="00E71FC3">
      <w:pPr>
        <w:spacing w:after="0" w:line="240" w:lineRule="auto"/>
      </w:pPr>
      <w:r>
        <w:separator/>
      </w:r>
    </w:p>
  </w:footnote>
  <w:footnote w:type="continuationSeparator" w:id="0">
    <w:p w14:paraId="18948E97" w14:textId="77777777" w:rsidR="00044758" w:rsidRDefault="000447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58"/>
    <w:rsid w:val="0004475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7BE38"/>
  <w15:chartTrackingRefBased/>
  <w15:docId w15:val="{DEED1351-B6EC-4419-8A05-80A01CC1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2019-04-03T20:52:00Z</dcterms:created>
  <dcterms:modified xsi:type="dcterms:W3CDTF">2019-04-03T20:53:00Z</dcterms:modified>
</cp:coreProperties>
</file>